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080471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080471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08047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08047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08047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08047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08047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080471" w:rsidRPr="00080471">
          <w:rPr>
            <w:b w:val="0"/>
          </w:rPr>
          <w:t xml:space="preserve"> 11091/016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080471" w:rsidP="00232C8F">
            <w:r>
              <w:t>Лаборант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080471" w:rsidP="00232C8F">
            <w:r>
              <w:t>23690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080471" w:rsidRPr="00080471">
          <w:rPr>
            <w:rStyle w:val="aa"/>
          </w:rPr>
          <w:t xml:space="preserve"> Бактериологическая лаборатория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080471" w:rsidRPr="00080471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080471" w:rsidRPr="00080471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080471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080471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080471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080471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080471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080471" w:rsidP="00C31869">
            <w:pPr>
              <w:jc w:val="center"/>
            </w:pPr>
            <w:r>
              <w:t>020-794-114 27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080471" w:rsidRPr="00080471">
          <w:rPr>
            <w:rStyle w:val="aa"/>
          </w:rPr>
          <w:t xml:space="preserve"> ПЭВМ, Микроскоп, автоклав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080471" w:rsidRPr="00080471">
          <w:rPr>
            <w:rStyle w:val="aa"/>
          </w:rPr>
          <w:t xml:space="preserve"> Питательные среды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08047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08047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8047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080471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08047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8047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08047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8047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8047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08047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08047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8047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08047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8047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8047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08047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8047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8047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08047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8047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8047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08047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8047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8047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080471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08047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8047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8047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08047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8047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8047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08047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08047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8047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08047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08047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8047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080471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080471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3947ED" w:rsidRDefault="0008047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8047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08047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08047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8047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080471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08047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8047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8047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8047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8047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8047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8047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8047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77F24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2.4., п. 3.10.</w:t>
            </w:r>
            <w:r w:rsidR="002E175A">
              <w:rPr>
                <w:sz w:val="18"/>
                <w:szCs w:val="18"/>
              </w:rPr>
              <w:t>, п. 4.1.</w:t>
            </w:r>
            <w:r>
              <w:rPr>
                <w:sz w:val="18"/>
                <w:szCs w:val="18"/>
              </w:rPr>
              <w:t>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237C4D" w:rsidRPr="00237C4D">
          <w:rPr>
            <w:i/>
            <w:u w:val="single"/>
          </w:rPr>
          <w:t>1. Рекомендации по улучшению и оздоровлению условий труда:</w:t>
        </w:r>
        <w:r w:rsidR="00237C4D" w:rsidRPr="00237C4D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237C4D" w:rsidRPr="00237C4D">
          <w:rPr>
            <w:i/>
            <w:u w:val="single"/>
          </w:rPr>
          <w:tab/>
          <w:t>   </w:t>
        </w:r>
        <w:r w:rsidR="00237C4D" w:rsidRPr="00237C4D">
          <w:rPr>
            <w:i/>
            <w:u w:val="single"/>
          </w:rPr>
          <w:br/>
          <w:t xml:space="preserve"> 1.2. Организовать рациональные режимы труда  и отдыха (Снижение тяжести трудового процесса);</w:t>
        </w:r>
        <w:r w:rsidR="00237C4D" w:rsidRPr="00237C4D">
          <w:rPr>
            <w:i/>
            <w:u w:val="single"/>
          </w:rPr>
          <w:tab/>
          <w:t>   </w:t>
        </w:r>
        <w:r w:rsidR="00237C4D" w:rsidRPr="00237C4D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237C4D" w:rsidRPr="00237C4D">
          <w:rPr>
            <w:i/>
            <w:u w:val="single"/>
          </w:rPr>
          <w:tab/>
          <w:t>   </w:t>
        </w:r>
        <w:r w:rsidR="00237C4D" w:rsidRPr="00237C4D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237C4D" w:rsidRPr="00237C4D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237C4D" w:rsidRPr="00237C4D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80471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80471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08047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80471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80471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08047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080471" w:rsidRPr="00080471" w:rsidTr="0008047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</w:tr>
      <w:tr w:rsidR="00080471" w:rsidRPr="00080471" w:rsidTr="0008047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  <w:r w:rsidRPr="0008047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  <w:r w:rsidRPr="0008047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  <w:r w:rsidRPr="0008047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  <w:r w:rsidRPr="00080471">
              <w:rPr>
                <w:vertAlign w:val="superscript"/>
              </w:rPr>
              <w:t>(дата)</w:t>
            </w:r>
          </w:p>
        </w:tc>
      </w:tr>
      <w:tr w:rsidR="00080471" w:rsidRPr="00080471" w:rsidTr="0008047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</w:tr>
      <w:tr w:rsidR="00080471" w:rsidRPr="00080471" w:rsidTr="0008047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  <w:r w:rsidRPr="0008047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  <w:r w:rsidRPr="0008047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  <w:r w:rsidRPr="0008047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  <w:r w:rsidRPr="00080471">
              <w:rPr>
                <w:vertAlign w:val="superscript"/>
              </w:rPr>
              <w:t>(дата)</w:t>
            </w:r>
          </w:p>
        </w:tc>
      </w:tr>
      <w:tr w:rsidR="00080471" w:rsidRPr="00080471" w:rsidTr="0008047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</w:tr>
      <w:tr w:rsidR="00080471" w:rsidRPr="00080471" w:rsidTr="0008047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  <w:r w:rsidRPr="0008047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  <w:r w:rsidRPr="0008047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  <w:r w:rsidRPr="0008047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  <w:r w:rsidRPr="00080471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lastRenderedPageBreak/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4616A" w:rsidTr="00E4616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E4616A" w:rsidP="003C5C39">
            <w:pPr>
              <w:pStyle w:val="a8"/>
            </w:pPr>
            <w:r w:rsidRPr="00E4616A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E4616A" w:rsidP="003C5C39">
            <w:pPr>
              <w:pStyle w:val="a8"/>
            </w:pPr>
            <w:r w:rsidRPr="00E4616A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237C4D" w:rsidP="003C5C39">
            <w:pPr>
              <w:pStyle w:val="a8"/>
            </w:pPr>
            <w:r>
              <w:t>24.11.2016</w:t>
            </w:r>
          </w:p>
        </w:tc>
      </w:tr>
      <w:tr w:rsidR="00EF07A3" w:rsidRPr="00E4616A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3C5C39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EF07A3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EF07A3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E4616A" w:rsidRDefault="00E4616A" w:rsidP="00EF07A3">
            <w:pPr>
              <w:pStyle w:val="a8"/>
              <w:rPr>
                <w:vertAlign w:val="superscript"/>
              </w:rPr>
            </w:pPr>
            <w:r w:rsidRPr="00E4616A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08047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80471" w:rsidP="004E51DC">
            <w:pPr>
              <w:pStyle w:val="a8"/>
            </w:pPr>
            <w:r>
              <w:t>Харчилина Светлана Васильевна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08047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080471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080471" w:rsidRPr="00080471" w:rsidTr="0008047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471" w:rsidRPr="00080471" w:rsidRDefault="0008047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</w:tr>
      <w:tr w:rsidR="00080471" w:rsidRPr="00080471" w:rsidTr="0008047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  <w:r w:rsidRPr="0008047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80471" w:rsidRPr="00080471" w:rsidRDefault="00080471" w:rsidP="00EF07A3">
            <w:pPr>
              <w:pStyle w:val="a8"/>
              <w:rPr>
                <w:vertAlign w:val="superscript"/>
              </w:rPr>
            </w:pPr>
            <w:r w:rsidRPr="0008047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  <w:r w:rsidRPr="00080471">
              <w:rPr>
                <w:vertAlign w:val="superscript"/>
              </w:rPr>
              <w:t>(дата)</w:t>
            </w:r>
          </w:p>
        </w:tc>
      </w:tr>
      <w:tr w:rsidR="00080471" w:rsidRPr="00080471" w:rsidTr="0008047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471" w:rsidRPr="00080471" w:rsidRDefault="0008047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</w:tr>
      <w:tr w:rsidR="00080471" w:rsidRPr="00080471" w:rsidTr="0008047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  <w:r w:rsidRPr="0008047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80471" w:rsidRPr="00080471" w:rsidRDefault="00080471" w:rsidP="00EF07A3">
            <w:pPr>
              <w:pStyle w:val="a8"/>
              <w:rPr>
                <w:vertAlign w:val="superscript"/>
              </w:rPr>
            </w:pPr>
            <w:r w:rsidRPr="0008047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  <w:r w:rsidRPr="00080471">
              <w:rPr>
                <w:vertAlign w:val="superscript"/>
              </w:rPr>
              <w:t>(дата)</w:t>
            </w:r>
          </w:p>
        </w:tc>
      </w:tr>
      <w:tr w:rsidR="00080471" w:rsidRPr="00080471" w:rsidTr="0008047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471" w:rsidRPr="00080471" w:rsidRDefault="0008047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</w:tr>
      <w:tr w:rsidR="00080471" w:rsidRPr="00080471" w:rsidTr="0008047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  <w:r w:rsidRPr="0008047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80471" w:rsidRPr="00080471" w:rsidRDefault="00080471" w:rsidP="00EF07A3">
            <w:pPr>
              <w:pStyle w:val="a8"/>
              <w:rPr>
                <w:vertAlign w:val="superscript"/>
              </w:rPr>
            </w:pPr>
            <w:r w:rsidRPr="0008047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  <w:r w:rsidRPr="00080471">
              <w:rPr>
                <w:vertAlign w:val="superscript"/>
              </w:rPr>
              <w:t>(дата)</w:t>
            </w:r>
          </w:p>
        </w:tc>
      </w:tr>
      <w:tr w:rsidR="00080471" w:rsidRPr="00080471" w:rsidTr="0008047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471" w:rsidRPr="00080471" w:rsidRDefault="0008047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</w:tr>
      <w:tr w:rsidR="00080471" w:rsidRPr="00080471" w:rsidTr="0008047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  <w:r w:rsidRPr="0008047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80471" w:rsidRPr="00080471" w:rsidRDefault="00080471" w:rsidP="00EF07A3">
            <w:pPr>
              <w:pStyle w:val="a8"/>
              <w:rPr>
                <w:vertAlign w:val="superscript"/>
              </w:rPr>
            </w:pPr>
            <w:r w:rsidRPr="0008047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  <w:r w:rsidRPr="00080471">
              <w:rPr>
                <w:vertAlign w:val="superscript"/>
              </w:rPr>
              <w:t>(дата)</w:t>
            </w:r>
          </w:p>
        </w:tc>
      </w:tr>
      <w:tr w:rsidR="00080471" w:rsidRPr="00080471" w:rsidTr="0008047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471" w:rsidRPr="00080471" w:rsidRDefault="0008047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0471" w:rsidRPr="00080471" w:rsidRDefault="00080471" w:rsidP="004E51DC">
            <w:pPr>
              <w:pStyle w:val="a8"/>
            </w:pPr>
          </w:p>
        </w:tc>
      </w:tr>
      <w:tr w:rsidR="00080471" w:rsidRPr="00080471" w:rsidTr="0008047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  <w:r w:rsidRPr="0008047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80471" w:rsidRPr="00080471" w:rsidRDefault="00080471" w:rsidP="00EF07A3">
            <w:pPr>
              <w:pStyle w:val="a8"/>
              <w:rPr>
                <w:vertAlign w:val="superscript"/>
              </w:rPr>
            </w:pPr>
            <w:r w:rsidRPr="0008047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80471" w:rsidRPr="00080471" w:rsidRDefault="00080471" w:rsidP="004E51DC">
            <w:pPr>
              <w:pStyle w:val="a8"/>
              <w:rPr>
                <w:vertAlign w:val="superscript"/>
              </w:rPr>
            </w:pPr>
            <w:r w:rsidRPr="00080471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16A" w:rsidRDefault="00E4616A" w:rsidP="0076042D">
      <w:pPr>
        <w:pStyle w:val="a9"/>
      </w:pPr>
      <w:r>
        <w:separator/>
      </w:r>
    </w:p>
  </w:endnote>
  <w:endnote w:type="continuationSeparator" w:id="0">
    <w:p w:rsidR="00E4616A" w:rsidRDefault="00E4616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08047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11091/016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C454FB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C454FB" w:rsidRPr="00C31869">
            <w:rPr>
              <w:rStyle w:val="ad"/>
              <w:sz w:val="20"/>
              <w:szCs w:val="20"/>
            </w:rPr>
            <w:fldChar w:fldCharType="separate"/>
          </w:r>
          <w:r w:rsidR="00080471">
            <w:rPr>
              <w:rStyle w:val="ad"/>
              <w:noProof/>
              <w:sz w:val="20"/>
              <w:szCs w:val="20"/>
            </w:rPr>
            <w:t>1</w:t>
          </w:r>
          <w:r w:rsidR="00C454FB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80471" w:rsidRPr="00080471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16A" w:rsidRDefault="00E4616A" w:rsidP="0076042D">
      <w:pPr>
        <w:pStyle w:val="a9"/>
      </w:pPr>
      <w:r>
        <w:separator/>
      </w:r>
    </w:p>
  </w:footnote>
  <w:footnote w:type="continuationSeparator" w:id="0">
    <w:p w:rsidR="00E4616A" w:rsidRDefault="00E4616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Бактериологическая лаборатория"/>
    <w:docVar w:name="class" w:val=" не определен "/>
    <w:docVar w:name="close_doc_flag" w:val="0"/>
    <w:docVar w:name="co_classes" w:val="   "/>
    <w:docVar w:name="codeok" w:val=" 23690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17.10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16 "/>
    <w:docVar w:name="oborud" w:val=" ПЭВМ, Микроскоп, автоклав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39C7BC127C654DF990583CB02B1EC706"/>
    <w:docVar w:name="rm_id" w:val="146"/>
    <w:docVar w:name="rm_name" w:val="                                          "/>
    <w:docVar w:name="rm_number" w:val=" 11091/016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1.2. Организовать рациональные режимы труда  и отдыха (Снижение тяжести трудового процесса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Питательные среды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AA5CE9"/>
    <w:rsid w:val="000024F1"/>
    <w:rsid w:val="00025683"/>
    <w:rsid w:val="00046815"/>
    <w:rsid w:val="0005566C"/>
    <w:rsid w:val="00067E97"/>
    <w:rsid w:val="00080471"/>
    <w:rsid w:val="000860ED"/>
    <w:rsid w:val="000905BE"/>
    <w:rsid w:val="000B0B2C"/>
    <w:rsid w:val="000D1F5B"/>
    <w:rsid w:val="00110025"/>
    <w:rsid w:val="001429B1"/>
    <w:rsid w:val="00145419"/>
    <w:rsid w:val="001456F8"/>
    <w:rsid w:val="00153585"/>
    <w:rsid w:val="001538CA"/>
    <w:rsid w:val="0015635F"/>
    <w:rsid w:val="001607C8"/>
    <w:rsid w:val="00166C36"/>
    <w:rsid w:val="0019600D"/>
    <w:rsid w:val="001B2398"/>
    <w:rsid w:val="001F4D8D"/>
    <w:rsid w:val="00232C8F"/>
    <w:rsid w:val="00234932"/>
    <w:rsid w:val="00237C4D"/>
    <w:rsid w:val="00243142"/>
    <w:rsid w:val="00244615"/>
    <w:rsid w:val="002A0605"/>
    <w:rsid w:val="002E175A"/>
    <w:rsid w:val="002E55C6"/>
    <w:rsid w:val="00305B2F"/>
    <w:rsid w:val="00366320"/>
    <w:rsid w:val="00367816"/>
    <w:rsid w:val="003876C3"/>
    <w:rsid w:val="003947ED"/>
    <w:rsid w:val="003A1788"/>
    <w:rsid w:val="003A1AB6"/>
    <w:rsid w:val="003C24DB"/>
    <w:rsid w:val="003C3808"/>
    <w:rsid w:val="003C5C39"/>
    <w:rsid w:val="0040104A"/>
    <w:rsid w:val="00402CAC"/>
    <w:rsid w:val="00444410"/>
    <w:rsid w:val="00481C22"/>
    <w:rsid w:val="004A47AD"/>
    <w:rsid w:val="004C4DB2"/>
    <w:rsid w:val="004E2877"/>
    <w:rsid w:val="004E51DC"/>
    <w:rsid w:val="004E5FB2"/>
    <w:rsid w:val="00510595"/>
    <w:rsid w:val="00524726"/>
    <w:rsid w:val="00563E94"/>
    <w:rsid w:val="00576095"/>
    <w:rsid w:val="00577F24"/>
    <w:rsid w:val="005A3A36"/>
    <w:rsid w:val="005B466C"/>
    <w:rsid w:val="005B7FE8"/>
    <w:rsid w:val="005C0A9A"/>
    <w:rsid w:val="005F6B08"/>
    <w:rsid w:val="00612902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9B4D7D"/>
    <w:rsid w:val="00A100AB"/>
    <w:rsid w:val="00A12107"/>
    <w:rsid w:val="00A12349"/>
    <w:rsid w:val="00A7346C"/>
    <w:rsid w:val="00A87B75"/>
    <w:rsid w:val="00A91908"/>
    <w:rsid w:val="00AA085D"/>
    <w:rsid w:val="00AA4551"/>
    <w:rsid w:val="00AA46ED"/>
    <w:rsid w:val="00AA4DCC"/>
    <w:rsid w:val="00AA5CE9"/>
    <w:rsid w:val="00AD14A4"/>
    <w:rsid w:val="00AD7C32"/>
    <w:rsid w:val="00AF242A"/>
    <w:rsid w:val="00AF796F"/>
    <w:rsid w:val="00B04F25"/>
    <w:rsid w:val="00B14E23"/>
    <w:rsid w:val="00B2247E"/>
    <w:rsid w:val="00BA5029"/>
    <w:rsid w:val="00BC2F3C"/>
    <w:rsid w:val="00BE5AFC"/>
    <w:rsid w:val="00C02721"/>
    <w:rsid w:val="00C03F4A"/>
    <w:rsid w:val="00C31869"/>
    <w:rsid w:val="00C454FB"/>
    <w:rsid w:val="00C46DF9"/>
    <w:rsid w:val="00CB41F8"/>
    <w:rsid w:val="00CE3307"/>
    <w:rsid w:val="00D76DF8"/>
    <w:rsid w:val="00DB1272"/>
    <w:rsid w:val="00DB5302"/>
    <w:rsid w:val="00DD6B1F"/>
    <w:rsid w:val="00E124F4"/>
    <w:rsid w:val="00E14B44"/>
    <w:rsid w:val="00E36337"/>
    <w:rsid w:val="00E43EDA"/>
    <w:rsid w:val="00E4616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  <w:rsid w:val="00FF3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2016-11-24T10:23:00Z</dcterms:created>
  <dcterms:modified xsi:type="dcterms:W3CDTF">2016-11-25T06:21:00Z</dcterms:modified>
</cp:coreProperties>
</file>